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67F2B2" w14:textId="77777777" w:rsidR="00A114A8" w:rsidRDefault="00A114A8" w:rsidP="00A114A8">
      <w:pPr>
        <w:pStyle w:val="NoSpacing"/>
      </w:pPr>
      <w:r>
        <w:rPr>
          <w:u w:val="single"/>
        </w:rPr>
        <w:t>William STANLOWE</w:t>
      </w:r>
      <w:r>
        <w:t xml:space="preserve">       (fl.1451)</w:t>
      </w:r>
    </w:p>
    <w:p w14:paraId="49D6827C" w14:textId="77777777" w:rsidR="00A114A8" w:rsidRDefault="00A114A8" w:rsidP="00A114A8">
      <w:pPr>
        <w:pStyle w:val="NoSpacing"/>
      </w:pPr>
    </w:p>
    <w:p w14:paraId="4558B77F" w14:textId="77777777" w:rsidR="00A114A8" w:rsidRDefault="00A114A8" w:rsidP="00A114A8">
      <w:pPr>
        <w:pStyle w:val="NoSpacing"/>
      </w:pPr>
    </w:p>
    <w:p w14:paraId="7C4C1CA8" w14:textId="77777777" w:rsidR="0077314B" w:rsidRDefault="0077314B" w:rsidP="0077314B">
      <w:pPr>
        <w:pStyle w:val="NoSpacing"/>
      </w:pPr>
      <w:r>
        <w:t xml:space="preserve">  8 Jul.</w:t>
      </w:r>
      <w:r>
        <w:tab/>
        <w:t>1446</w:t>
      </w:r>
      <w:r>
        <w:tab/>
        <w:t>Settlement of the action taken by him and others against Thomas</w:t>
      </w:r>
    </w:p>
    <w:p w14:paraId="0EF45D5C" w14:textId="77777777" w:rsidR="0077314B" w:rsidRDefault="0077314B" w:rsidP="0077314B">
      <w:pPr>
        <w:pStyle w:val="NoSpacing"/>
      </w:pPr>
      <w:r>
        <w:tab/>
      </w:r>
      <w:r>
        <w:tab/>
      </w:r>
      <w:proofErr w:type="spellStart"/>
      <w:r>
        <w:t>Chybenherste</w:t>
      </w:r>
      <w:proofErr w:type="spellEnd"/>
      <w:r>
        <w:t>(q.v.), deforciants of a messuage, 20 acres of land and 30s of</w:t>
      </w:r>
    </w:p>
    <w:p w14:paraId="4FAE3D81" w14:textId="77777777" w:rsidR="0077314B" w:rsidRDefault="0077314B" w:rsidP="0077314B">
      <w:pPr>
        <w:pStyle w:val="NoSpacing"/>
      </w:pPr>
      <w:r>
        <w:tab/>
      </w:r>
      <w:r>
        <w:tab/>
        <w:t>rent in Denton, Oxfordshire.</w:t>
      </w:r>
    </w:p>
    <w:p w14:paraId="05AA9613" w14:textId="251CB025" w:rsidR="0077314B" w:rsidRDefault="0077314B" w:rsidP="00A114A8">
      <w:pPr>
        <w:pStyle w:val="NoSpacing"/>
      </w:pPr>
      <w:r>
        <w:tab/>
      </w:r>
      <w:r>
        <w:tab/>
        <w:t>(</w:t>
      </w:r>
      <w:hyperlink r:id="rId6" w:history="1">
        <w:r w:rsidRPr="006B18E8">
          <w:rPr>
            <w:rStyle w:val="Hyperlink"/>
          </w:rPr>
          <w:t>www.medievalgenealogy.org.uk/fines/abstracts/CP_25_1_191_28.shtml</w:t>
        </w:r>
      </w:hyperlink>
      <w:r>
        <w:t>)</w:t>
      </w:r>
    </w:p>
    <w:p w14:paraId="778464EA" w14:textId="77777777" w:rsidR="00A114A8" w:rsidRDefault="00A114A8" w:rsidP="00A114A8">
      <w:pPr>
        <w:pStyle w:val="NoSpacing"/>
      </w:pPr>
      <w:r>
        <w:t xml:space="preserve">  4 Jul.</w:t>
      </w:r>
      <w:r>
        <w:tab/>
        <w:t>1451</w:t>
      </w:r>
      <w:r>
        <w:tab/>
        <w:t>Settlement of the action taken against him and others by Thomas</w:t>
      </w:r>
    </w:p>
    <w:p w14:paraId="2D2066C9" w14:textId="77777777" w:rsidR="00A114A8" w:rsidRDefault="00A114A8" w:rsidP="00A114A8">
      <w:pPr>
        <w:pStyle w:val="NoSpacing"/>
      </w:pPr>
      <w:r>
        <w:tab/>
      </w:r>
      <w:r>
        <w:tab/>
        <w:t>Elyot(q.v.) over 20 acres of land and 30s of rent issuing from a toft and</w:t>
      </w:r>
    </w:p>
    <w:p w14:paraId="4F13F793" w14:textId="77777777" w:rsidR="00A114A8" w:rsidRDefault="00A114A8" w:rsidP="00A114A8">
      <w:pPr>
        <w:pStyle w:val="NoSpacing"/>
      </w:pPr>
      <w:r>
        <w:tab/>
      </w:r>
      <w:r>
        <w:tab/>
        <w:t xml:space="preserve">110 acres of land in Denton, </w:t>
      </w:r>
      <w:proofErr w:type="spellStart"/>
      <w:r>
        <w:t>Garsington</w:t>
      </w:r>
      <w:proofErr w:type="spellEnd"/>
      <w:r>
        <w:t xml:space="preserve"> and </w:t>
      </w:r>
      <w:proofErr w:type="spellStart"/>
      <w:r>
        <w:t>Cuddesdon</w:t>
      </w:r>
      <w:proofErr w:type="spellEnd"/>
      <w:r>
        <w:t>, Oxfordshire.</w:t>
      </w:r>
    </w:p>
    <w:p w14:paraId="4C0D91FA" w14:textId="77777777" w:rsidR="00A114A8" w:rsidRDefault="00A114A8" w:rsidP="00A114A8">
      <w:pPr>
        <w:pStyle w:val="NoSpacing"/>
      </w:pPr>
      <w:r>
        <w:tab/>
      </w:r>
      <w:r>
        <w:tab/>
        <w:t>(ibid.).</w:t>
      </w:r>
    </w:p>
    <w:p w14:paraId="3FA5F9EA" w14:textId="77777777" w:rsidR="00A114A8" w:rsidRDefault="00A114A8" w:rsidP="00A114A8">
      <w:pPr>
        <w:pStyle w:val="NoSpacing"/>
      </w:pPr>
    </w:p>
    <w:p w14:paraId="5D715488" w14:textId="77777777" w:rsidR="00A114A8" w:rsidRDefault="00A114A8" w:rsidP="00A114A8">
      <w:pPr>
        <w:pStyle w:val="NoSpacing"/>
      </w:pPr>
    </w:p>
    <w:p w14:paraId="5FC4CD08" w14:textId="77777777" w:rsidR="00E47068" w:rsidRDefault="00A114A8" w:rsidP="00A114A8">
      <w:pPr>
        <w:pStyle w:val="NoSpacing"/>
      </w:pPr>
      <w:r>
        <w:t>18 January 2014</w:t>
      </w:r>
    </w:p>
    <w:p w14:paraId="4C0F8A47" w14:textId="5B060CC9" w:rsidR="0077314B" w:rsidRPr="00C009D8" w:rsidRDefault="0077314B" w:rsidP="00A114A8">
      <w:pPr>
        <w:pStyle w:val="NoSpacing"/>
      </w:pPr>
      <w:r>
        <w:fldChar w:fldCharType="begin"/>
      </w:r>
      <w:r>
        <w:instrText xml:space="preserve"> DATE \@ "dd MMMM yyyy" </w:instrText>
      </w:r>
      <w:r>
        <w:fldChar w:fldCharType="separate"/>
      </w:r>
      <w:r>
        <w:rPr>
          <w:noProof/>
        </w:rPr>
        <w:t>18 March 2025</w:t>
      </w:r>
      <w:r>
        <w:fldChar w:fldCharType="end"/>
      </w:r>
    </w:p>
    <w:sectPr w:rsidR="0077314B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1201D1" w14:textId="77777777" w:rsidR="00A114A8" w:rsidRDefault="00A114A8" w:rsidP="00920DE3">
      <w:pPr>
        <w:spacing w:after="0" w:line="240" w:lineRule="auto"/>
      </w:pPr>
      <w:r>
        <w:separator/>
      </w:r>
    </w:p>
  </w:endnote>
  <w:endnote w:type="continuationSeparator" w:id="0">
    <w:p w14:paraId="4AD05DD8" w14:textId="77777777" w:rsidR="00A114A8" w:rsidRDefault="00A114A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AEE49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BBBF2" w14:textId="77777777"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14:paraId="01D5F0E2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F8649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1D5438" w14:textId="77777777" w:rsidR="00A114A8" w:rsidRDefault="00A114A8" w:rsidP="00920DE3">
      <w:pPr>
        <w:spacing w:after="0" w:line="240" w:lineRule="auto"/>
      </w:pPr>
      <w:r>
        <w:separator/>
      </w:r>
    </w:p>
  </w:footnote>
  <w:footnote w:type="continuationSeparator" w:id="0">
    <w:p w14:paraId="2BE19607" w14:textId="77777777" w:rsidR="00A114A8" w:rsidRDefault="00A114A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E81CF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B21E7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C2E15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4A8"/>
    <w:rsid w:val="000A2E7A"/>
    <w:rsid w:val="00120749"/>
    <w:rsid w:val="00624CAE"/>
    <w:rsid w:val="0077314B"/>
    <w:rsid w:val="00920DE3"/>
    <w:rsid w:val="00A114A8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9FD82A"/>
  <w15:docId w15:val="{121A9A08-2279-400A-A496-FEAE686F8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7314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91_28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2014-02-02T20:59:00Z</dcterms:created>
  <dcterms:modified xsi:type="dcterms:W3CDTF">2025-03-18T13:47:00Z</dcterms:modified>
</cp:coreProperties>
</file>